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AE9B0" w14:textId="13F4E61F" w:rsidR="006B2F86" w:rsidRDefault="00301A03" w:rsidP="00E71FC3">
      <w:pPr>
        <w:pStyle w:val="NoSpacing"/>
      </w:pPr>
      <w:r>
        <w:rPr>
          <w:u w:val="single"/>
        </w:rPr>
        <w:t>Joan KYLLYNGHOLME</w:t>
      </w:r>
      <w:r>
        <w:t xml:space="preserve">    </w:t>
      </w:r>
      <w:proofErr w:type="gramStart"/>
      <w:r>
        <w:t xml:space="preserve">   (</w:t>
      </w:r>
      <w:proofErr w:type="gramEnd"/>
      <w:r>
        <w:t>d.1436)</w:t>
      </w:r>
    </w:p>
    <w:p w14:paraId="352CE11E" w14:textId="59854F4E" w:rsidR="00301A03" w:rsidRDefault="00301A03" w:rsidP="00E71FC3">
      <w:pPr>
        <w:pStyle w:val="NoSpacing"/>
      </w:pPr>
      <w:r>
        <w:t>of York.</w:t>
      </w:r>
    </w:p>
    <w:p w14:paraId="6A4041E5" w14:textId="3E2CD0DF" w:rsidR="00301A03" w:rsidRDefault="00301A03" w:rsidP="00E71FC3">
      <w:pPr>
        <w:pStyle w:val="NoSpacing"/>
      </w:pPr>
    </w:p>
    <w:p w14:paraId="5855DD51" w14:textId="71185240" w:rsidR="00301A03" w:rsidRDefault="00301A03" w:rsidP="00E71FC3">
      <w:pPr>
        <w:pStyle w:val="NoSpacing"/>
      </w:pPr>
    </w:p>
    <w:p w14:paraId="4D185BAF" w14:textId="4B512A37" w:rsidR="00301A03" w:rsidRDefault="00301A03" w:rsidP="00E71FC3">
      <w:pPr>
        <w:pStyle w:val="NoSpacing"/>
      </w:pPr>
      <w:r>
        <w:t>= Richard.    (W.Y.R. p.99)</w:t>
      </w:r>
    </w:p>
    <w:p w14:paraId="03CD5CF8" w14:textId="78745987" w:rsidR="00301A03" w:rsidRDefault="00301A03" w:rsidP="00E71FC3">
      <w:pPr>
        <w:pStyle w:val="NoSpacing"/>
      </w:pPr>
    </w:p>
    <w:p w14:paraId="229B7C2B" w14:textId="41F7354B" w:rsidR="00301A03" w:rsidRDefault="00301A03" w:rsidP="00E71FC3">
      <w:pPr>
        <w:pStyle w:val="NoSpacing"/>
      </w:pPr>
    </w:p>
    <w:p w14:paraId="43C45683" w14:textId="089FE15F" w:rsidR="00301A03" w:rsidRDefault="00301A03" w:rsidP="00E71FC3">
      <w:pPr>
        <w:pStyle w:val="NoSpacing"/>
      </w:pPr>
      <w:r>
        <w:t xml:space="preserve">  2 Mar.1436</w:t>
      </w:r>
      <w:r>
        <w:tab/>
        <w:t>He made his Will.   (ibid.)</w:t>
      </w:r>
    </w:p>
    <w:p w14:paraId="7895B7B3" w14:textId="4DAE89D6" w:rsidR="00301A03" w:rsidRDefault="00301A03" w:rsidP="00E71FC3">
      <w:pPr>
        <w:pStyle w:val="NoSpacing"/>
      </w:pPr>
      <w:r>
        <w:t>19 Aug.</w:t>
      </w:r>
      <w:r>
        <w:tab/>
        <w:t>Probate of his Will.   (ibid.)</w:t>
      </w:r>
    </w:p>
    <w:p w14:paraId="3BEAA651" w14:textId="33FB4785" w:rsidR="00301A03" w:rsidRDefault="00301A03" w:rsidP="00E71FC3">
      <w:pPr>
        <w:pStyle w:val="NoSpacing"/>
      </w:pPr>
    </w:p>
    <w:p w14:paraId="49F387D7" w14:textId="1EAF2ABC" w:rsidR="00301A03" w:rsidRDefault="00301A03" w:rsidP="00E71FC3">
      <w:pPr>
        <w:pStyle w:val="NoSpacing"/>
      </w:pPr>
    </w:p>
    <w:p w14:paraId="410729CA" w14:textId="2B2FC3EB" w:rsidR="00301A03" w:rsidRPr="00301A03" w:rsidRDefault="00301A03" w:rsidP="00E71FC3">
      <w:pPr>
        <w:pStyle w:val="NoSpacing"/>
      </w:pPr>
      <w:r>
        <w:t>15 March 2019</w:t>
      </w:r>
      <w:bookmarkStart w:id="0" w:name="_GoBack"/>
      <w:bookmarkEnd w:id="0"/>
    </w:p>
    <w:sectPr w:rsidR="00301A03" w:rsidRPr="00301A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AA3CA" w14:textId="77777777" w:rsidR="00301A03" w:rsidRDefault="00301A03" w:rsidP="00E71FC3">
      <w:pPr>
        <w:spacing w:after="0" w:line="240" w:lineRule="auto"/>
      </w:pPr>
      <w:r>
        <w:separator/>
      </w:r>
    </w:p>
  </w:endnote>
  <w:endnote w:type="continuationSeparator" w:id="0">
    <w:p w14:paraId="77797A82" w14:textId="77777777" w:rsidR="00301A03" w:rsidRDefault="00301A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45B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3B677" w14:textId="77777777" w:rsidR="00301A03" w:rsidRDefault="00301A03" w:rsidP="00E71FC3">
      <w:pPr>
        <w:spacing w:after="0" w:line="240" w:lineRule="auto"/>
      </w:pPr>
      <w:r>
        <w:separator/>
      </w:r>
    </w:p>
  </w:footnote>
  <w:footnote w:type="continuationSeparator" w:id="0">
    <w:p w14:paraId="7CC5D8F1" w14:textId="77777777" w:rsidR="00301A03" w:rsidRDefault="00301A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A03"/>
    <w:rsid w:val="001A7C09"/>
    <w:rsid w:val="00301A0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F6311"/>
  <w15:chartTrackingRefBased/>
  <w15:docId w15:val="{4A99B61A-D78B-4BF8-AB1B-80BE87B5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2019-03-15T21:42:00Z</dcterms:created>
  <dcterms:modified xsi:type="dcterms:W3CDTF">2019-03-15T21:46:00Z</dcterms:modified>
</cp:coreProperties>
</file>